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C0EDD3" w14:textId="127AE9AD" w:rsidR="00705EFF" w:rsidRPr="00D959F9" w:rsidRDefault="00CB5FB2" w:rsidP="00997B8F">
      <w:pPr>
        <w:pStyle w:val="Tittel"/>
        <w:tabs>
          <w:tab w:val="clear" w:pos="4860"/>
          <w:tab w:val="clear" w:pos="9540"/>
          <w:tab w:val="center" w:pos="4820"/>
          <w:tab w:val="right" w:pos="9356"/>
        </w:tabs>
        <w:jc w:val="center"/>
        <w:rPr>
          <w:sz w:val="48"/>
          <w:szCs w:val="48"/>
        </w:rPr>
      </w:pPr>
      <w:bookmarkStart w:id="0" w:name="_Toc180294858"/>
      <w:r>
        <w:rPr>
          <w:sz w:val="48"/>
          <w:szCs w:val="48"/>
        </w:rPr>
        <w:t>Bilag</w:t>
      </w:r>
      <w:r w:rsidR="001A0C0F" w:rsidRPr="00D959F9">
        <w:rPr>
          <w:sz w:val="48"/>
          <w:szCs w:val="48"/>
        </w:rPr>
        <w:t xml:space="preserve"> </w:t>
      </w:r>
      <w:r w:rsidR="00DB4B61">
        <w:rPr>
          <w:sz w:val="48"/>
          <w:szCs w:val="48"/>
        </w:rPr>
        <w:t>A</w:t>
      </w:r>
    </w:p>
    <w:bookmarkEnd w:id="0"/>
    <w:p w14:paraId="0AE3256B" w14:textId="77777777" w:rsidR="00415F07" w:rsidRPr="00D959F9" w:rsidRDefault="008A573F" w:rsidP="00997B8F">
      <w:pPr>
        <w:pStyle w:val="Tittel"/>
        <w:tabs>
          <w:tab w:val="clear" w:pos="9540"/>
          <w:tab w:val="right" w:pos="9356"/>
        </w:tabs>
        <w:jc w:val="center"/>
        <w:rPr>
          <w:sz w:val="48"/>
          <w:szCs w:val="48"/>
        </w:rPr>
      </w:pPr>
      <w:r w:rsidRPr="00D959F9">
        <w:rPr>
          <w:sz w:val="48"/>
          <w:szCs w:val="48"/>
        </w:rPr>
        <w:t>Informasjon</w:t>
      </w:r>
      <w:r w:rsidR="00E05835" w:rsidRPr="00D959F9">
        <w:rPr>
          <w:sz w:val="48"/>
          <w:szCs w:val="48"/>
        </w:rPr>
        <w:t xml:space="preserve"> om tilbyder</w:t>
      </w:r>
    </w:p>
    <w:p w14:paraId="1531FD71" w14:textId="77777777" w:rsidR="00DC4E68" w:rsidRDefault="00DC4E68" w:rsidP="00997B8F">
      <w:pPr>
        <w:tabs>
          <w:tab w:val="clear" w:pos="9540"/>
          <w:tab w:val="right" w:pos="9356"/>
        </w:tabs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1980"/>
        <w:gridCol w:w="2700"/>
        <w:gridCol w:w="2700"/>
      </w:tblGrid>
      <w:tr w:rsidR="00DC4E68" w:rsidRPr="00525314" w14:paraId="2C8BCE1A" w14:textId="77777777" w:rsidTr="00525314">
        <w:trPr>
          <w:cantSplit/>
        </w:trPr>
        <w:tc>
          <w:tcPr>
            <w:tcW w:w="9430" w:type="dxa"/>
            <w:gridSpan w:val="4"/>
            <w:shd w:val="clear" w:color="auto" w:fill="D9D9D9"/>
            <w:vAlign w:val="center"/>
          </w:tcPr>
          <w:p w14:paraId="39D49CB0" w14:textId="77777777" w:rsidR="00DC4E68" w:rsidRPr="00525314" w:rsidRDefault="008A573F" w:rsidP="00997B8F">
            <w:pPr>
              <w:pStyle w:val="Uthevet"/>
              <w:tabs>
                <w:tab w:val="clear" w:pos="9540"/>
                <w:tab w:val="right" w:pos="9356"/>
              </w:tabs>
              <w:rPr>
                <w:sz w:val="28"/>
              </w:rPr>
            </w:pPr>
            <w:r w:rsidRPr="00525314">
              <w:rPr>
                <w:sz w:val="28"/>
              </w:rPr>
              <w:t>INFORMASJON</w:t>
            </w:r>
            <w:r w:rsidR="00DC4E68" w:rsidRPr="00525314">
              <w:rPr>
                <w:sz w:val="28"/>
              </w:rPr>
              <w:t xml:space="preserve"> OM TILBYDER</w:t>
            </w:r>
          </w:p>
        </w:tc>
      </w:tr>
      <w:tr w:rsidR="009D43B8" w:rsidRPr="00D959F9" w14:paraId="253E306A" w14:textId="77777777" w:rsidTr="00525314">
        <w:trPr>
          <w:trHeight w:val="70"/>
        </w:trPr>
        <w:tc>
          <w:tcPr>
            <w:tcW w:w="4030" w:type="dxa"/>
            <w:gridSpan w:val="2"/>
            <w:shd w:val="clear" w:color="auto" w:fill="D9D9D9"/>
            <w:vAlign w:val="center"/>
          </w:tcPr>
          <w:p w14:paraId="0A6E7DD6" w14:textId="0460B28D" w:rsidR="009D43B8" w:rsidRPr="00D959F9" w:rsidRDefault="009D43B8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Organisasjonsnummer / land</w:t>
            </w:r>
          </w:p>
        </w:tc>
        <w:tc>
          <w:tcPr>
            <w:tcW w:w="2700" w:type="dxa"/>
            <w:vAlign w:val="center"/>
          </w:tcPr>
          <w:p w14:paraId="214B2774" w14:textId="418821EA" w:rsidR="009D43B8" w:rsidRPr="00D959F9" w:rsidRDefault="009D43B8" w:rsidP="00D959F9">
            <w:pPr>
              <w:pStyle w:val="StilFr3ptEtter3ptLinjeavstandEnkel1"/>
              <w:tabs>
                <w:tab w:val="clear" w:pos="4860"/>
                <w:tab w:val="clear" w:pos="9540"/>
                <w:tab w:val="right" w:pos="9356"/>
              </w:tabs>
              <w:rPr>
                <w:sz w:val="24"/>
                <w:szCs w:val="24"/>
              </w:rPr>
            </w:pPr>
            <w:bookmarkStart w:id="1" w:name="Tekst1"/>
          </w:p>
        </w:tc>
        <w:bookmarkEnd w:id="1"/>
        <w:tc>
          <w:tcPr>
            <w:tcW w:w="2700" w:type="dxa"/>
            <w:vAlign w:val="center"/>
          </w:tcPr>
          <w:p w14:paraId="4BDE2BAC" w14:textId="283CDA1C" w:rsidR="009D43B8" w:rsidRPr="00D959F9" w:rsidRDefault="009D43B8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DC4E68" w:rsidRPr="00D959F9" w14:paraId="36F3F7DF" w14:textId="77777777" w:rsidTr="00525314">
        <w:trPr>
          <w:trHeight w:val="70"/>
        </w:trPr>
        <w:tc>
          <w:tcPr>
            <w:tcW w:w="4030" w:type="dxa"/>
            <w:gridSpan w:val="2"/>
            <w:shd w:val="clear" w:color="auto" w:fill="D9D9D9"/>
            <w:vAlign w:val="center"/>
          </w:tcPr>
          <w:p w14:paraId="5DD41E8F" w14:textId="77777777" w:rsidR="00DC4E68" w:rsidRPr="00D959F9" w:rsidRDefault="00DC4E68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Firmanavn</w:t>
            </w:r>
          </w:p>
        </w:tc>
        <w:tc>
          <w:tcPr>
            <w:tcW w:w="5400" w:type="dxa"/>
            <w:gridSpan w:val="2"/>
            <w:vAlign w:val="center"/>
          </w:tcPr>
          <w:p w14:paraId="2DA53BCD" w14:textId="1E89DB43" w:rsidR="00DC4E68" w:rsidRPr="00D959F9" w:rsidRDefault="00DC4E68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DC4E68" w:rsidRPr="00D959F9" w14:paraId="3F58489D" w14:textId="77777777" w:rsidTr="00525314">
        <w:tc>
          <w:tcPr>
            <w:tcW w:w="4030" w:type="dxa"/>
            <w:gridSpan w:val="2"/>
            <w:tcBorders>
              <w:bottom w:val="single" w:sz="4" w:space="0" w:color="C0C0C0"/>
            </w:tcBorders>
            <w:shd w:val="clear" w:color="auto" w:fill="D9D9D9"/>
            <w:vAlign w:val="center"/>
          </w:tcPr>
          <w:p w14:paraId="4878FC07" w14:textId="77777777" w:rsidR="00DC4E68" w:rsidRPr="00D959F9" w:rsidRDefault="00DC4E68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Besøksadresse</w:t>
            </w:r>
          </w:p>
        </w:tc>
        <w:tc>
          <w:tcPr>
            <w:tcW w:w="5400" w:type="dxa"/>
            <w:gridSpan w:val="2"/>
            <w:tcBorders>
              <w:bottom w:val="single" w:sz="4" w:space="0" w:color="C0C0C0"/>
            </w:tcBorders>
            <w:vAlign w:val="center"/>
          </w:tcPr>
          <w:p w14:paraId="64698676" w14:textId="29AD573B" w:rsidR="00DC4E68" w:rsidRPr="00D959F9" w:rsidRDefault="00DC4E68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9D43B8" w:rsidRPr="00D959F9" w14:paraId="25119599" w14:textId="77777777" w:rsidTr="00525314">
        <w:tc>
          <w:tcPr>
            <w:tcW w:w="4030" w:type="dxa"/>
            <w:gridSpan w:val="2"/>
            <w:tcBorders>
              <w:top w:val="single" w:sz="4" w:space="0" w:color="C0C0C0"/>
            </w:tcBorders>
            <w:shd w:val="clear" w:color="auto" w:fill="D9D9D9"/>
            <w:vAlign w:val="center"/>
          </w:tcPr>
          <w:p w14:paraId="38E69085" w14:textId="2049EF8F" w:rsidR="009D43B8" w:rsidRPr="00D959F9" w:rsidRDefault="009D43B8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Postnummer / poststed</w:t>
            </w:r>
          </w:p>
        </w:tc>
        <w:tc>
          <w:tcPr>
            <w:tcW w:w="2700" w:type="dxa"/>
            <w:tcBorders>
              <w:top w:val="single" w:sz="4" w:space="0" w:color="C0C0C0"/>
            </w:tcBorders>
            <w:vAlign w:val="center"/>
          </w:tcPr>
          <w:p w14:paraId="1E6A0377" w14:textId="45C6A8C6" w:rsidR="009D43B8" w:rsidRPr="00D959F9" w:rsidRDefault="009D43B8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  <w:bookmarkStart w:id="2" w:name="Tekst4"/>
          </w:p>
        </w:tc>
        <w:bookmarkEnd w:id="2"/>
        <w:tc>
          <w:tcPr>
            <w:tcW w:w="2700" w:type="dxa"/>
            <w:tcBorders>
              <w:top w:val="single" w:sz="4" w:space="0" w:color="C0C0C0"/>
            </w:tcBorders>
            <w:vAlign w:val="center"/>
          </w:tcPr>
          <w:p w14:paraId="0042FDDC" w14:textId="79F84D9E" w:rsidR="009D43B8" w:rsidRPr="00D959F9" w:rsidRDefault="009D43B8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DC4E68" w:rsidRPr="00D959F9" w14:paraId="1A73BC02" w14:textId="77777777" w:rsidTr="00525314">
        <w:tc>
          <w:tcPr>
            <w:tcW w:w="4030" w:type="dxa"/>
            <w:gridSpan w:val="2"/>
            <w:tcBorders>
              <w:bottom w:val="single" w:sz="4" w:space="0" w:color="C0C0C0"/>
            </w:tcBorders>
            <w:shd w:val="clear" w:color="auto" w:fill="D9D9D9"/>
            <w:vAlign w:val="center"/>
          </w:tcPr>
          <w:p w14:paraId="2EA4DCA9" w14:textId="77777777" w:rsidR="00DC4E68" w:rsidRPr="00D959F9" w:rsidRDefault="00DC4E68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Postadresse</w:t>
            </w:r>
          </w:p>
        </w:tc>
        <w:tc>
          <w:tcPr>
            <w:tcW w:w="5400" w:type="dxa"/>
            <w:gridSpan w:val="2"/>
            <w:tcBorders>
              <w:bottom w:val="single" w:sz="4" w:space="0" w:color="C0C0C0"/>
            </w:tcBorders>
            <w:vAlign w:val="center"/>
          </w:tcPr>
          <w:p w14:paraId="05B20B9A" w14:textId="71458FDD" w:rsidR="00DC4E68" w:rsidRPr="00D959F9" w:rsidRDefault="00DC4E68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424E66" w:rsidRPr="00D959F9" w14:paraId="57D9D094" w14:textId="77777777" w:rsidTr="00525314">
        <w:tc>
          <w:tcPr>
            <w:tcW w:w="4030" w:type="dxa"/>
            <w:gridSpan w:val="2"/>
            <w:tcBorders>
              <w:top w:val="single" w:sz="4" w:space="0" w:color="C0C0C0"/>
            </w:tcBorders>
            <w:shd w:val="clear" w:color="auto" w:fill="D9D9D9"/>
            <w:vAlign w:val="center"/>
          </w:tcPr>
          <w:p w14:paraId="650060E1" w14:textId="4850469D" w:rsidR="00424E66" w:rsidRPr="00D959F9" w:rsidRDefault="00424E66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 xml:space="preserve">Postnummer </w:t>
            </w:r>
            <w:r w:rsidR="009D43B8" w:rsidRPr="00D959F9">
              <w:rPr>
                <w:szCs w:val="24"/>
              </w:rPr>
              <w:t>/</w:t>
            </w:r>
            <w:r w:rsidRPr="00D959F9">
              <w:rPr>
                <w:szCs w:val="24"/>
              </w:rPr>
              <w:t xml:space="preserve"> poststed</w:t>
            </w:r>
          </w:p>
        </w:tc>
        <w:tc>
          <w:tcPr>
            <w:tcW w:w="2700" w:type="dxa"/>
            <w:tcBorders>
              <w:top w:val="single" w:sz="4" w:space="0" w:color="C0C0C0"/>
            </w:tcBorders>
            <w:vAlign w:val="center"/>
          </w:tcPr>
          <w:p w14:paraId="5A9194DE" w14:textId="4DC9E27D" w:rsidR="00424E66" w:rsidRPr="00D959F9" w:rsidRDefault="00424E66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C0C0C0"/>
            </w:tcBorders>
            <w:vAlign w:val="center"/>
          </w:tcPr>
          <w:p w14:paraId="1E08EF87" w14:textId="14AD0C9F" w:rsidR="00424E66" w:rsidRPr="00D959F9" w:rsidRDefault="00424E66" w:rsidP="00997B8F">
            <w:pPr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B32D60" w:rsidRPr="00D959F9" w14:paraId="43886E4B" w14:textId="77777777" w:rsidTr="00B151E0">
        <w:tc>
          <w:tcPr>
            <w:tcW w:w="4030" w:type="dxa"/>
            <w:gridSpan w:val="2"/>
            <w:tcBorders>
              <w:bottom w:val="single" w:sz="4" w:space="0" w:color="C0C0C0"/>
            </w:tcBorders>
            <w:shd w:val="clear" w:color="auto" w:fill="D9D9D9"/>
            <w:vAlign w:val="center"/>
          </w:tcPr>
          <w:p w14:paraId="1CDC33B9" w14:textId="1BD4F463" w:rsidR="00B32D60" w:rsidRPr="00D959F9" w:rsidRDefault="00B32D60" w:rsidP="00B151E0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Postadresse</w:t>
            </w:r>
            <w:r>
              <w:rPr>
                <w:szCs w:val="24"/>
              </w:rPr>
              <w:t xml:space="preserve"> for evt. retur av varer</w:t>
            </w:r>
          </w:p>
        </w:tc>
        <w:tc>
          <w:tcPr>
            <w:tcW w:w="5400" w:type="dxa"/>
            <w:gridSpan w:val="2"/>
            <w:tcBorders>
              <w:bottom w:val="single" w:sz="4" w:space="0" w:color="C0C0C0"/>
            </w:tcBorders>
            <w:vAlign w:val="center"/>
          </w:tcPr>
          <w:p w14:paraId="46B90883" w14:textId="77777777" w:rsidR="00B32D60" w:rsidRPr="00D959F9" w:rsidRDefault="00B32D60" w:rsidP="00B151E0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B32D60" w:rsidRPr="00D959F9" w14:paraId="5888BA01" w14:textId="77777777" w:rsidTr="00B151E0">
        <w:tc>
          <w:tcPr>
            <w:tcW w:w="4030" w:type="dxa"/>
            <w:gridSpan w:val="2"/>
            <w:tcBorders>
              <w:top w:val="single" w:sz="4" w:space="0" w:color="C0C0C0"/>
            </w:tcBorders>
            <w:shd w:val="clear" w:color="auto" w:fill="D9D9D9"/>
            <w:vAlign w:val="center"/>
          </w:tcPr>
          <w:p w14:paraId="63FC11E1" w14:textId="77777777" w:rsidR="00B32D60" w:rsidRPr="00D959F9" w:rsidRDefault="00B32D60" w:rsidP="00B151E0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Postnummer / poststed</w:t>
            </w:r>
          </w:p>
        </w:tc>
        <w:tc>
          <w:tcPr>
            <w:tcW w:w="2700" w:type="dxa"/>
            <w:tcBorders>
              <w:top w:val="single" w:sz="4" w:space="0" w:color="C0C0C0"/>
            </w:tcBorders>
            <w:vAlign w:val="center"/>
          </w:tcPr>
          <w:p w14:paraId="5846CE63" w14:textId="77777777" w:rsidR="00B32D60" w:rsidRPr="00D959F9" w:rsidRDefault="00B32D60" w:rsidP="00B151E0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C0C0C0"/>
            </w:tcBorders>
            <w:vAlign w:val="center"/>
          </w:tcPr>
          <w:p w14:paraId="2F688A27" w14:textId="77777777" w:rsidR="00B32D60" w:rsidRPr="00D959F9" w:rsidRDefault="00B32D60" w:rsidP="00B151E0">
            <w:pPr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DC4E68" w:rsidRPr="00D959F9" w14:paraId="1560E873" w14:textId="77777777" w:rsidTr="00525314">
        <w:tc>
          <w:tcPr>
            <w:tcW w:w="4030" w:type="dxa"/>
            <w:gridSpan w:val="2"/>
            <w:shd w:val="clear" w:color="auto" w:fill="D9D9D9"/>
            <w:vAlign w:val="center"/>
          </w:tcPr>
          <w:p w14:paraId="5A23A2FE" w14:textId="5C3027A4" w:rsidR="00DC4E68" w:rsidRPr="00D959F9" w:rsidRDefault="00DC4E68" w:rsidP="00D959F9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 xml:space="preserve">Telefon / </w:t>
            </w:r>
            <w:r w:rsidR="00D959F9" w:rsidRPr="00D959F9">
              <w:rPr>
                <w:szCs w:val="24"/>
              </w:rPr>
              <w:t>mobil</w:t>
            </w:r>
          </w:p>
        </w:tc>
        <w:tc>
          <w:tcPr>
            <w:tcW w:w="2700" w:type="dxa"/>
            <w:vAlign w:val="center"/>
          </w:tcPr>
          <w:p w14:paraId="2430D353" w14:textId="62DEDDDC" w:rsidR="00DC4E68" w:rsidRPr="00D959F9" w:rsidRDefault="00DC4E68" w:rsidP="00997B8F">
            <w:pPr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center"/>
          </w:tcPr>
          <w:p w14:paraId="0027E3F5" w14:textId="5502AE20" w:rsidR="00DC4E68" w:rsidRPr="00D959F9" w:rsidRDefault="00DC4E68" w:rsidP="00997B8F">
            <w:pPr>
              <w:pStyle w:val="StilFr3ptEtter3ptLinjeavstandEnkel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9D43B8" w:rsidRPr="00D959F9" w14:paraId="6CF6A45F" w14:textId="77777777" w:rsidTr="00525314">
        <w:tc>
          <w:tcPr>
            <w:tcW w:w="4030" w:type="dxa"/>
            <w:gridSpan w:val="2"/>
            <w:shd w:val="clear" w:color="auto" w:fill="D9D9D9"/>
            <w:vAlign w:val="center"/>
          </w:tcPr>
          <w:p w14:paraId="48134D6D" w14:textId="4B52C25C" w:rsidR="009D43B8" w:rsidRPr="00D959F9" w:rsidRDefault="009D43B8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Firma e-postadresse</w:t>
            </w:r>
          </w:p>
        </w:tc>
        <w:tc>
          <w:tcPr>
            <w:tcW w:w="5400" w:type="dxa"/>
            <w:gridSpan w:val="2"/>
            <w:vAlign w:val="center"/>
          </w:tcPr>
          <w:p w14:paraId="13BDA1D8" w14:textId="1AF231C4" w:rsidR="009D43B8" w:rsidRPr="00D959F9" w:rsidRDefault="009D43B8" w:rsidP="00997B8F">
            <w:pPr>
              <w:pStyle w:val="StilFr3ptEtter3ptLinjeavstandEnkel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9D43B8" w:rsidRPr="00D959F9" w14:paraId="3812FBCD" w14:textId="77777777" w:rsidTr="00525314">
        <w:tc>
          <w:tcPr>
            <w:tcW w:w="4030" w:type="dxa"/>
            <w:gridSpan w:val="2"/>
            <w:shd w:val="clear" w:color="auto" w:fill="D9D9D9"/>
            <w:vAlign w:val="center"/>
          </w:tcPr>
          <w:p w14:paraId="4D0CC699" w14:textId="40F729ED" w:rsidR="009D43B8" w:rsidRPr="00D959F9" w:rsidRDefault="009D43B8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Web-adresse</w:t>
            </w:r>
          </w:p>
        </w:tc>
        <w:tc>
          <w:tcPr>
            <w:tcW w:w="5400" w:type="dxa"/>
            <w:gridSpan w:val="2"/>
            <w:vAlign w:val="center"/>
          </w:tcPr>
          <w:p w14:paraId="6F62B051" w14:textId="586BF4CF" w:rsidR="009D43B8" w:rsidRPr="00D959F9" w:rsidRDefault="009D43B8" w:rsidP="00997B8F">
            <w:pPr>
              <w:pStyle w:val="StilFr3ptEtter3ptLinjeavstandEnkel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DC4E68" w:rsidRPr="00D959F9" w14:paraId="05B1A6F0" w14:textId="77777777" w:rsidTr="00525314">
        <w:tc>
          <w:tcPr>
            <w:tcW w:w="4030" w:type="dxa"/>
            <w:gridSpan w:val="2"/>
            <w:shd w:val="clear" w:color="auto" w:fill="D9D9D9"/>
            <w:vAlign w:val="center"/>
          </w:tcPr>
          <w:p w14:paraId="41C25154" w14:textId="7F954896" w:rsidR="00DC4E68" w:rsidRPr="00D959F9" w:rsidRDefault="00DC4E68" w:rsidP="00BC0A9A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 xml:space="preserve">Ordrekontor telefon </w:t>
            </w:r>
            <w:bookmarkStart w:id="3" w:name="_GoBack"/>
            <w:bookmarkEnd w:id="3"/>
          </w:p>
        </w:tc>
        <w:tc>
          <w:tcPr>
            <w:tcW w:w="2700" w:type="dxa"/>
            <w:vAlign w:val="center"/>
          </w:tcPr>
          <w:p w14:paraId="56B6EBA5" w14:textId="290D47A9" w:rsidR="00DC4E68" w:rsidRPr="00D959F9" w:rsidRDefault="00DC4E68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center"/>
          </w:tcPr>
          <w:p w14:paraId="427B0D15" w14:textId="409B836A" w:rsidR="00DC4E68" w:rsidRPr="00D959F9" w:rsidRDefault="00DC4E68" w:rsidP="00997B8F">
            <w:pPr>
              <w:pStyle w:val="StilFr3ptEtter3ptLinjeavstandEnkel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DC4E68" w:rsidRPr="00D959F9" w14:paraId="71EA467E" w14:textId="77777777" w:rsidTr="00525314">
        <w:tc>
          <w:tcPr>
            <w:tcW w:w="4030" w:type="dxa"/>
            <w:gridSpan w:val="2"/>
            <w:shd w:val="clear" w:color="auto" w:fill="D9D9D9"/>
            <w:vAlign w:val="center"/>
          </w:tcPr>
          <w:p w14:paraId="0B5E0388" w14:textId="77777777" w:rsidR="00DC4E68" w:rsidRPr="00D959F9" w:rsidRDefault="00DC4E68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E-postadresse for ordremottak</w:t>
            </w:r>
          </w:p>
        </w:tc>
        <w:tc>
          <w:tcPr>
            <w:tcW w:w="5400" w:type="dxa"/>
            <w:gridSpan w:val="2"/>
            <w:vAlign w:val="center"/>
          </w:tcPr>
          <w:p w14:paraId="30BA30AE" w14:textId="7D82E32D" w:rsidR="00DC4E68" w:rsidRPr="00D959F9" w:rsidRDefault="00DC4E68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B32D60" w:rsidRPr="00D959F9" w14:paraId="2E149FED" w14:textId="77777777" w:rsidTr="00525314">
        <w:tc>
          <w:tcPr>
            <w:tcW w:w="4030" w:type="dxa"/>
            <w:gridSpan w:val="2"/>
            <w:shd w:val="clear" w:color="auto" w:fill="D9D9D9"/>
            <w:vAlign w:val="center"/>
          </w:tcPr>
          <w:p w14:paraId="51AB2D0C" w14:textId="6848109A" w:rsidR="00B32D60" w:rsidRPr="00D959F9" w:rsidRDefault="00B32D60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>
              <w:rPr>
                <w:szCs w:val="24"/>
              </w:rPr>
              <w:t>E-postadresse til fakturaansvarlig</w:t>
            </w:r>
          </w:p>
        </w:tc>
        <w:tc>
          <w:tcPr>
            <w:tcW w:w="5400" w:type="dxa"/>
            <w:gridSpan w:val="2"/>
            <w:vAlign w:val="center"/>
          </w:tcPr>
          <w:p w14:paraId="2EEBFB4E" w14:textId="77777777" w:rsidR="00B32D60" w:rsidRPr="00D959F9" w:rsidRDefault="00B32D60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BF6ECD" w:rsidRPr="00D959F9" w14:paraId="6F63B122" w14:textId="77777777" w:rsidTr="00525314">
        <w:trPr>
          <w:cantSplit/>
        </w:trPr>
        <w:tc>
          <w:tcPr>
            <w:tcW w:w="2050" w:type="dxa"/>
            <w:vMerge w:val="restart"/>
            <w:shd w:val="clear" w:color="auto" w:fill="D9D9D9"/>
            <w:vAlign w:val="center"/>
          </w:tcPr>
          <w:p w14:paraId="439F5452" w14:textId="2164C5A8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eHandel- og varekatalog</w:t>
            </w:r>
            <w:r w:rsidR="009D43B8" w:rsidRPr="00D959F9">
              <w:rPr>
                <w:szCs w:val="24"/>
              </w:rPr>
              <w:softHyphen/>
            </w:r>
            <w:r w:rsidRPr="00D959F9">
              <w:rPr>
                <w:szCs w:val="24"/>
              </w:rPr>
              <w:t>ansvarlig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5272B411" w14:textId="77777777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Navn</w:t>
            </w:r>
          </w:p>
        </w:tc>
        <w:tc>
          <w:tcPr>
            <w:tcW w:w="5400" w:type="dxa"/>
            <w:gridSpan w:val="2"/>
            <w:vAlign w:val="center"/>
          </w:tcPr>
          <w:p w14:paraId="1572C7B2" w14:textId="21522BD0" w:rsidR="00BF6ECD" w:rsidRPr="00D959F9" w:rsidRDefault="00BF6ECD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71135D" w:rsidRPr="00D959F9" w14:paraId="4B555E41" w14:textId="77777777" w:rsidTr="00525314">
        <w:trPr>
          <w:cantSplit/>
        </w:trPr>
        <w:tc>
          <w:tcPr>
            <w:tcW w:w="2050" w:type="dxa"/>
            <w:vMerge/>
            <w:shd w:val="clear" w:color="auto" w:fill="D9D9D9"/>
            <w:vAlign w:val="center"/>
          </w:tcPr>
          <w:p w14:paraId="5E8F4B67" w14:textId="77777777" w:rsidR="0071135D" w:rsidRPr="00D959F9" w:rsidRDefault="0071135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</w:p>
        </w:tc>
        <w:tc>
          <w:tcPr>
            <w:tcW w:w="1980" w:type="dxa"/>
            <w:shd w:val="clear" w:color="auto" w:fill="D9D9D9"/>
            <w:vAlign w:val="center"/>
          </w:tcPr>
          <w:p w14:paraId="3A4C978B" w14:textId="77777777" w:rsidR="0071135D" w:rsidRPr="00D959F9" w:rsidRDefault="0071135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Telefon / mobil</w:t>
            </w:r>
          </w:p>
        </w:tc>
        <w:tc>
          <w:tcPr>
            <w:tcW w:w="2700" w:type="dxa"/>
            <w:vAlign w:val="center"/>
          </w:tcPr>
          <w:p w14:paraId="275E8345" w14:textId="665DCBAA" w:rsidR="0071135D" w:rsidRPr="00D959F9" w:rsidRDefault="0071135D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center"/>
          </w:tcPr>
          <w:p w14:paraId="6FDEA463" w14:textId="686784C8" w:rsidR="0071135D" w:rsidRPr="00D959F9" w:rsidRDefault="0071135D" w:rsidP="00997B8F">
            <w:pPr>
              <w:pStyle w:val="StilFr3ptEtter3ptLinjeavstandEnkel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BF6ECD" w:rsidRPr="00D959F9" w14:paraId="43C18522" w14:textId="77777777" w:rsidTr="00525314">
        <w:trPr>
          <w:cantSplit/>
        </w:trPr>
        <w:tc>
          <w:tcPr>
            <w:tcW w:w="2050" w:type="dxa"/>
            <w:vMerge/>
            <w:shd w:val="clear" w:color="auto" w:fill="D9D9D9"/>
            <w:vAlign w:val="center"/>
          </w:tcPr>
          <w:p w14:paraId="250DB9DC" w14:textId="77777777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</w:p>
        </w:tc>
        <w:tc>
          <w:tcPr>
            <w:tcW w:w="1980" w:type="dxa"/>
            <w:shd w:val="clear" w:color="auto" w:fill="D9D9D9"/>
            <w:vAlign w:val="center"/>
          </w:tcPr>
          <w:p w14:paraId="1A9FE306" w14:textId="77777777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E-post</w:t>
            </w:r>
          </w:p>
        </w:tc>
        <w:tc>
          <w:tcPr>
            <w:tcW w:w="5400" w:type="dxa"/>
            <w:gridSpan w:val="2"/>
            <w:vAlign w:val="center"/>
          </w:tcPr>
          <w:p w14:paraId="02D51634" w14:textId="375B1EE3" w:rsidR="00BF6ECD" w:rsidRPr="00D959F9" w:rsidRDefault="00BF6ECD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BF6ECD" w:rsidRPr="00D959F9" w14:paraId="1B0AF3EB" w14:textId="77777777" w:rsidTr="00525314">
        <w:trPr>
          <w:cantSplit/>
        </w:trPr>
        <w:tc>
          <w:tcPr>
            <w:tcW w:w="2050" w:type="dxa"/>
            <w:vMerge w:val="restart"/>
            <w:shd w:val="clear" w:color="auto" w:fill="D9D9D9"/>
            <w:vAlign w:val="center"/>
          </w:tcPr>
          <w:p w14:paraId="721D44B0" w14:textId="77777777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Kontraktsansvarlig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67E114E3" w14:textId="77777777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 xml:space="preserve">Navn </w:t>
            </w:r>
          </w:p>
        </w:tc>
        <w:tc>
          <w:tcPr>
            <w:tcW w:w="5400" w:type="dxa"/>
            <w:gridSpan w:val="2"/>
            <w:vAlign w:val="center"/>
          </w:tcPr>
          <w:p w14:paraId="40EB3988" w14:textId="3DBCB40B" w:rsidR="00BF6ECD" w:rsidRPr="00D959F9" w:rsidRDefault="00BF6ECD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BF6ECD" w:rsidRPr="00D959F9" w14:paraId="6F150436" w14:textId="77777777" w:rsidTr="00525314">
        <w:trPr>
          <w:cantSplit/>
        </w:trPr>
        <w:tc>
          <w:tcPr>
            <w:tcW w:w="2050" w:type="dxa"/>
            <w:vMerge/>
            <w:shd w:val="clear" w:color="auto" w:fill="D9D9D9"/>
            <w:vAlign w:val="center"/>
          </w:tcPr>
          <w:p w14:paraId="0E3C4C3A" w14:textId="77777777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</w:p>
        </w:tc>
        <w:tc>
          <w:tcPr>
            <w:tcW w:w="1980" w:type="dxa"/>
            <w:shd w:val="clear" w:color="auto" w:fill="D9D9D9"/>
            <w:vAlign w:val="center"/>
          </w:tcPr>
          <w:p w14:paraId="3A44F5FB" w14:textId="77777777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Stillingstittel</w:t>
            </w:r>
          </w:p>
        </w:tc>
        <w:tc>
          <w:tcPr>
            <w:tcW w:w="5400" w:type="dxa"/>
            <w:gridSpan w:val="2"/>
            <w:vAlign w:val="center"/>
          </w:tcPr>
          <w:p w14:paraId="029D7EC5" w14:textId="0B53F213" w:rsidR="00BF6ECD" w:rsidRPr="00D959F9" w:rsidRDefault="00BF6ECD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BF6ECD" w:rsidRPr="00D959F9" w14:paraId="3BA65CFC" w14:textId="77777777" w:rsidTr="00525314">
        <w:trPr>
          <w:cantSplit/>
        </w:trPr>
        <w:tc>
          <w:tcPr>
            <w:tcW w:w="2050" w:type="dxa"/>
            <w:vMerge/>
            <w:shd w:val="clear" w:color="auto" w:fill="D9D9D9"/>
            <w:vAlign w:val="center"/>
          </w:tcPr>
          <w:p w14:paraId="144F71C0" w14:textId="77777777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</w:p>
        </w:tc>
        <w:tc>
          <w:tcPr>
            <w:tcW w:w="1980" w:type="dxa"/>
            <w:shd w:val="clear" w:color="auto" w:fill="D9D9D9"/>
            <w:vAlign w:val="center"/>
          </w:tcPr>
          <w:p w14:paraId="46CB8CF8" w14:textId="77777777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Telefon / mobil</w:t>
            </w:r>
          </w:p>
        </w:tc>
        <w:tc>
          <w:tcPr>
            <w:tcW w:w="2700" w:type="dxa"/>
            <w:vAlign w:val="center"/>
          </w:tcPr>
          <w:p w14:paraId="09EBE51B" w14:textId="2CD40520" w:rsidR="00BF6ECD" w:rsidRPr="00D959F9" w:rsidRDefault="00BF6ECD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center"/>
          </w:tcPr>
          <w:p w14:paraId="39C0FC93" w14:textId="2E7A81D8" w:rsidR="00BF6ECD" w:rsidRPr="00D959F9" w:rsidRDefault="00BF6ECD" w:rsidP="00997B8F">
            <w:pPr>
              <w:pStyle w:val="StilFr3ptEtter3ptLinjeavstandEnkel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BF6ECD" w:rsidRPr="00D959F9" w14:paraId="4190E13E" w14:textId="77777777" w:rsidTr="00525314">
        <w:trPr>
          <w:cantSplit/>
        </w:trPr>
        <w:tc>
          <w:tcPr>
            <w:tcW w:w="2050" w:type="dxa"/>
            <w:vMerge/>
            <w:shd w:val="clear" w:color="auto" w:fill="D9D9D9"/>
            <w:vAlign w:val="center"/>
          </w:tcPr>
          <w:p w14:paraId="7849F142" w14:textId="77777777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</w:p>
        </w:tc>
        <w:tc>
          <w:tcPr>
            <w:tcW w:w="1980" w:type="dxa"/>
            <w:shd w:val="clear" w:color="auto" w:fill="D9D9D9"/>
            <w:vAlign w:val="center"/>
          </w:tcPr>
          <w:p w14:paraId="47B95648" w14:textId="77777777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E-post</w:t>
            </w:r>
          </w:p>
        </w:tc>
        <w:tc>
          <w:tcPr>
            <w:tcW w:w="5400" w:type="dxa"/>
            <w:gridSpan w:val="2"/>
            <w:vAlign w:val="center"/>
          </w:tcPr>
          <w:p w14:paraId="2C2FD1D0" w14:textId="5CD5654E" w:rsidR="00BF6ECD" w:rsidRPr="00D959F9" w:rsidRDefault="00BF6ECD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BF6ECD" w:rsidRPr="00D959F9" w14:paraId="33B0FE4A" w14:textId="77777777" w:rsidTr="00525314">
        <w:trPr>
          <w:cantSplit/>
        </w:trPr>
        <w:tc>
          <w:tcPr>
            <w:tcW w:w="2050" w:type="dxa"/>
            <w:vMerge w:val="restart"/>
            <w:shd w:val="clear" w:color="auto" w:fill="D9D9D9"/>
            <w:vAlign w:val="center"/>
          </w:tcPr>
          <w:p w14:paraId="6E1DE8B4" w14:textId="77777777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Kontraktssignerer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0C7531C9" w14:textId="77777777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Navn</w:t>
            </w:r>
          </w:p>
        </w:tc>
        <w:tc>
          <w:tcPr>
            <w:tcW w:w="5400" w:type="dxa"/>
            <w:gridSpan w:val="2"/>
            <w:vAlign w:val="center"/>
          </w:tcPr>
          <w:p w14:paraId="0703B12F" w14:textId="019C4286" w:rsidR="00BF6ECD" w:rsidRPr="00D959F9" w:rsidRDefault="00BF6ECD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BF6ECD" w:rsidRPr="00D959F9" w14:paraId="6A6F8F7F" w14:textId="77777777" w:rsidTr="00525314">
        <w:trPr>
          <w:cantSplit/>
        </w:trPr>
        <w:tc>
          <w:tcPr>
            <w:tcW w:w="2050" w:type="dxa"/>
            <w:vMerge/>
            <w:shd w:val="clear" w:color="auto" w:fill="D9D9D9"/>
            <w:vAlign w:val="center"/>
          </w:tcPr>
          <w:p w14:paraId="281828C9" w14:textId="77777777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</w:p>
        </w:tc>
        <w:tc>
          <w:tcPr>
            <w:tcW w:w="1980" w:type="dxa"/>
            <w:shd w:val="clear" w:color="auto" w:fill="D9D9D9"/>
            <w:vAlign w:val="center"/>
          </w:tcPr>
          <w:p w14:paraId="41E180EF" w14:textId="77777777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Stillingstittel</w:t>
            </w:r>
          </w:p>
        </w:tc>
        <w:tc>
          <w:tcPr>
            <w:tcW w:w="5400" w:type="dxa"/>
            <w:gridSpan w:val="2"/>
            <w:vAlign w:val="center"/>
          </w:tcPr>
          <w:p w14:paraId="031C2978" w14:textId="62B0B258" w:rsidR="00BF6ECD" w:rsidRPr="00D959F9" w:rsidRDefault="00BF6ECD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BF6ECD" w:rsidRPr="00D959F9" w14:paraId="41C77EA0" w14:textId="77777777" w:rsidTr="00525314">
        <w:trPr>
          <w:cantSplit/>
        </w:trPr>
        <w:tc>
          <w:tcPr>
            <w:tcW w:w="2050" w:type="dxa"/>
            <w:vMerge/>
            <w:shd w:val="clear" w:color="auto" w:fill="D9D9D9"/>
            <w:vAlign w:val="center"/>
          </w:tcPr>
          <w:p w14:paraId="54E0F01A" w14:textId="77777777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</w:p>
        </w:tc>
        <w:tc>
          <w:tcPr>
            <w:tcW w:w="1980" w:type="dxa"/>
            <w:shd w:val="clear" w:color="auto" w:fill="D9D9D9"/>
            <w:vAlign w:val="center"/>
          </w:tcPr>
          <w:p w14:paraId="5467F4AE" w14:textId="77777777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Telefon /mobil</w:t>
            </w:r>
          </w:p>
        </w:tc>
        <w:tc>
          <w:tcPr>
            <w:tcW w:w="2700" w:type="dxa"/>
            <w:vAlign w:val="center"/>
          </w:tcPr>
          <w:p w14:paraId="33228BE2" w14:textId="11C34AD1" w:rsidR="00BF6ECD" w:rsidRPr="00D959F9" w:rsidRDefault="00BF6ECD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center"/>
          </w:tcPr>
          <w:p w14:paraId="4F5D1A51" w14:textId="2FB6C57E" w:rsidR="00BF6ECD" w:rsidRPr="00D959F9" w:rsidRDefault="00BF6ECD" w:rsidP="00997B8F">
            <w:pPr>
              <w:pStyle w:val="StilFr3ptEtter3ptLinjeavstandEnkel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BF6ECD" w:rsidRPr="00D959F9" w14:paraId="4B36F7DB" w14:textId="77777777" w:rsidTr="00525314">
        <w:trPr>
          <w:cantSplit/>
        </w:trPr>
        <w:tc>
          <w:tcPr>
            <w:tcW w:w="2050" w:type="dxa"/>
            <w:vMerge/>
            <w:shd w:val="clear" w:color="auto" w:fill="D9D9D9"/>
            <w:vAlign w:val="center"/>
          </w:tcPr>
          <w:p w14:paraId="1D519ADE" w14:textId="77777777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</w:p>
        </w:tc>
        <w:tc>
          <w:tcPr>
            <w:tcW w:w="1980" w:type="dxa"/>
            <w:shd w:val="clear" w:color="auto" w:fill="D9D9D9"/>
            <w:vAlign w:val="center"/>
          </w:tcPr>
          <w:p w14:paraId="5EAEE8D9" w14:textId="77777777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E-post</w:t>
            </w:r>
          </w:p>
        </w:tc>
        <w:tc>
          <w:tcPr>
            <w:tcW w:w="5400" w:type="dxa"/>
            <w:gridSpan w:val="2"/>
            <w:vAlign w:val="center"/>
          </w:tcPr>
          <w:p w14:paraId="7727C17E" w14:textId="0C19F7D0" w:rsidR="00BF6ECD" w:rsidRPr="00D959F9" w:rsidRDefault="00BF6ECD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BF6ECD" w:rsidRPr="00D959F9" w14:paraId="6C2FC338" w14:textId="77777777" w:rsidTr="00525314">
        <w:tc>
          <w:tcPr>
            <w:tcW w:w="4030" w:type="dxa"/>
            <w:gridSpan w:val="2"/>
            <w:shd w:val="clear" w:color="auto" w:fill="D9D9D9"/>
            <w:vAlign w:val="center"/>
          </w:tcPr>
          <w:p w14:paraId="16CF7AC8" w14:textId="77777777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Bankkontonummer</w:t>
            </w:r>
          </w:p>
        </w:tc>
        <w:tc>
          <w:tcPr>
            <w:tcW w:w="5400" w:type="dxa"/>
            <w:gridSpan w:val="2"/>
            <w:vAlign w:val="center"/>
          </w:tcPr>
          <w:p w14:paraId="30A6058D" w14:textId="5B44AFC4" w:rsidR="00BF6ECD" w:rsidRPr="00D959F9" w:rsidRDefault="00BF6ECD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BF6ECD" w:rsidRPr="00D959F9" w14:paraId="2A53F217" w14:textId="77777777" w:rsidTr="00525314">
        <w:tc>
          <w:tcPr>
            <w:tcW w:w="4030" w:type="dxa"/>
            <w:gridSpan w:val="2"/>
            <w:shd w:val="clear" w:color="auto" w:fill="D9D9D9"/>
            <w:vAlign w:val="center"/>
          </w:tcPr>
          <w:p w14:paraId="7F6122BE" w14:textId="77777777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IBAN-nummer / Swift kode*</w:t>
            </w:r>
          </w:p>
        </w:tc>
        <w:tc>
          <w:tcPr>
            <w:tcW w:w="2700" w:type="dxa"/>
            <w:vAlign w:val="center"/>
          </w:tcPr>
          <w:p w14:paraId="4C7EC656" w14:textId="2FA4D505" w:rsidR="00BF6ECD" w:rsidRPr="00D959F9" w:rsidRDefault="00BF6ECD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center"/>
          </w:tcPr>
          <w:p w14:paraId="368BC010" w14:textId="7517DDCC" w:rsidR="00BF6ECD" w:rsidRPr="00D959F9" w:rsidRDefault="00BF6ECD" w:rsidP="00997B8F">
            <w:pPr>
              <w:pStyle w:val="StilFr3ptEtter3ptLinjeavstandEnkel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  <w:tr w:rsidR="00BF6ECD" w:rsidRPr="00D959F9" w14:paraId="7F3BFD28" w14:textId="77777777" w:rsidTr="00525314">
        <w:tc>
          <w:tcPr>
            <w:tcW w:w="4030" w:type="dxa"/>
            <w:gridSpan w:val="2"/>
            <w:shd w:val="clear" w:color="auto" w:fill="D9D9D9"/>
            <w:vAlign w:val="center"/>
          </w:tcPr>
          <w:p w14:paraId="717B32BF" w14:textId="77777777" w:rsidR="00BF6ECD" w:rsidRPr="00D959F9" w:rsidRDefault="00BF6ECD" w:rsidP="00997B8F">
            <w:pPr>
              <w:pStyle w:val="Uthevet"/>
              <w:tabs>
                <w:tab w:val="clear" w:pos="9540"/>
                <w:tab w:val="right" w:pos="9356"/>
              </w:tabs>
              <w:rPr>
                <w:szCs w:val="24"/>
              </w:rPr>
            </w:pPr>
            <w:r w:rsidRPr="00D959F9">
              <w:rPr>
                <w:szCs w:val="24"/>
              </w:rPr>
              <w:t>Bankens navn og adresse*</w:t>
            </w:r>
          </w:p>
        </w:tc>
        <w:tc>
          <w:tcPr>
            <w:tcW w:w="5400" w:type="dxa"/>
            <w:gridSpan w:val="2"/>
            <w:vAlign w:val="center"/>
          </w:tcPr>
          <w:p w14:paraId="1E56B3CA" w14:textId="618CE8AC" w:rsidR="00BF6ECD" w:rsidRPr="00D959F9" w:rsidRDefault="00BF6ECD" w:rsidP="00997B8F">
            <w:pPr>
              <w:pStyle w:val="StilFr3ptEtter3ptLinjeavstandEnkel1"/>
              <w:tabs>
                <w:tab w:val="clear" w:pos="9540"/>
                <w:tab w:val="right" w:pos="9356"/>
              </w:tabs>
              <w:rPr>
                <w:sz w:val="24"/>
                <w:szCs w:val="24"/>
              </w:rPr>
            </w:pPr>
          </w:p>
        </w:tc>
      </w:tr>
    </w:tbl>
    <w:p w14:paraId="3B6BF140" w14:textId="77777777" w:rsidR="00DC4E68" w:rsidRPr="00D959F9" w:rsidRDefault="00DC4E68" w:rsidP="00997B8F">
      <w:pPr>
        <w:tabs>
          <w:tab w:val="clear" w:pos="9540"/>
          <w:tab w:val="right" w:pos="9356"/>
        </w:tabs>
        <w:rPr>
          <w:sz w:val="24"/>
          <w:szCs w:val="24"/>
        </w:rPr>
      </w:pPr>
    </w:p>
    <w:p w14:paraId="3712F8B2" w14:textId="77777777" w:rsidR="00E05835" w:rsidRPr="00D959F9" w:rsidRDefault="00E05835" w:rsidP="00997B8F">
      <w:pPr>
        <w:tabs>
          <w:tab w:val="clear" w:pos="9540"/>
          <w:tab w:val="right" w:pos="9356"/>
        </w:tabs>
        <w:rPr>
          <w:sz w:val="24"/>
          <w:szCs w:val="24"/>
        </w:rPr>
      </w:pPr>
      <w:r w:rsidRPr="00D959F9">
        <w:rPr>
          <w:sz w:val="24"/>
          <w:szCs w:val="24"/>
        </w:rPr>
        <w:t>*) Kun aktuelt for firma uten norsk bankkonto</w:t>
      </w:r>
    </w:p>
    <w:sectPr w:rsidR="00E05835" w:rsidRPr="00D959F9" w:rsidSect="00D959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99" w:right="1133" w:bottom="1258" w:left="1418" w:header="357" w:footer="6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AFACEC" w14:textId="77777777" w:rsidR="00967CDD" w:rsidRDefault="00967CDD" w:rsidP="00000BA5">
      <w:r>
        <w:separator/>
      </w:r>
    </w:p>
  </w:endnote>
  <w:endnote w:type="continuationSeparator" w:id="0">
    <w:p w14:paraId="5FA05332" w14:textId="77777777" w:rsidR="00967CDD" w:rsidRDefault="00967CDD" w:rsidP="00000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2F37B9" w14:textId="77777777" w:rsidR="0071135D" w:rsidRDefault="0071135D" w:rsidP="00000BA5">
    <w:pPr>
      <w:pStyle w:val="Bunntekst"/>
    </w:pPr>
    <w:r>
      <w:fldChar w:fldCharType="begin"/>
    </w:r>
    <w:r>
      <w:instrText xml:space="preserve">PAGE  </w:instrText>
    </w:r>
    <w:r>
      <w:fldChar w:fldCharType="end"/>
    </w:r>
  </w:p>
  <w:p w14:paraId="4D79746C" w14:textId="77777777" w:rsidR="0071135D" w:rsidRDefault="0071135D" w:rsidP="00000BA5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0679B0" w14:textId="77777777" w:rsidR="0071135D" w:rsidRDefault="000453ED" w:rsidP="00000BA5">
    <w:pPr>
      <w:pStyle w:val="Bunntekst"/>
    </w:pPr>
    <w:fldSimple w:instr=" FILENAME ">
      <w:r w:rsidR="0071135D">
        <w:rPr>
          <w:noProof/>
        </w:rPr>
        <w:t>Del 1 Vedlegg B - Informasjon om tilbyder.doc</w:t>
      </w:r>
    </w:fldSimple>
    <w:r w:rsidR="0071135D">
      <w:tab/>
    </w:r>
    <w:r w:rsidR="0071135D" w:rsidRPr="006643AF">
      <w:t xml:space="preserve">Side </w:t>
    </w:r>
    <w:r w:rsidR="0071135D" w:rsidRPr="006643AF">
      <w:fldChar w:fldCharType="begin"/>
    </w:r>
    <w:r w:rsidR="0071135D" w:rsidRPr="006643AF">
      <w:instrText xml:space="preserve"> PAGE </w:instrText>
    </w:r>
    <w:r w:rsidR="0071135D" w:rsidRPr="006643AF">
      <w:fldChar w:fldCharType="separate"/>
    </w:r>
    <w:r>
      <w:rPr>
        <w:noProof/>
      </w:rPr>
      <w:t>2</w:t>
    </w:r>
    <w:r w:rsidR="0071135D" w:rsidRPr="006643AF">
      <w:fldChar w:fldCharType="end"/>
    </w:r>
    <w:r w:rsidR="0071135D" w:rsidRPr="006643AF">
      <w:t xml:space="preserve"> av </w:t>
    </w:r>
    <w:fldSimple w:instr=" NUMPAGES ">
      <w:r>
        <w:rPr>
          <w:noProof/>
        </w:rPr>
        <w:t>2</w:t>
      </w:r>
    </w:fldSimple>
    <w:r w:rsidR="0071135D">
      <w:tab/>
      <w:t xml:space="preserve">       </w:t>
    </w:r>
    <w:r w:rsidR="0071135D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D84B0" w14:textId="5DE244F1" w:rsidR="0071135D" w:rsidRPr="00D959F9" w:rsidRDefault="00DB4B61" w:rsidP="00D959F9">
    <w:pPr>
      <w:pStyle w:val="Bunntekst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clear" w:pos="9540"/>
        <w:tab w:val="center" w:pos="4820"/>
        <w:tab w:val="right" w:pos="9639"/>
      </w:tabs>
      <w:spacing w:line="240" w:lineRule="auto"/>
      <w:ind w:right="-284"/>
      <w:rPr>
        <w:rFonts w:eastAsiaTheme="majorEastAsia" w:cstheme="majorBidi"/>
      </w:rPr>
    </w:pPr>
    <w:r>
      <w:rPr>
        <w:rFonts w:eastAsiaTheme="majorEastAsia" w:cstheme="majorBidi"/>
      </w:rPr>
      <w:t xml:space="preserve">Del 1 </w:t>
    </w:r>
    <w:r w:rsidR="00CB5FB2">
      <w:rPr>
        <w:rFonts w:eastAsiaTheme="majorEastAsia" w:cstheme="majorBidi"/>
      </w:rPr>
      <w:t>Bilag</w:t>
    </w:r>
    <w:r w:rsidR="00D959F9" w:rsidRPr="002F1D4E">
      <w:rPr>
        <w:rFonts w:eastAsiaTheme="majorEastAsia" w:cstheme="majorBidi"/>
      </w:rPr>
      <w:t xml:space="preserve"> </w:t>
    </w:r>
    <w:r>
      <w:rPr>
        <w:rFonts w:eastAsiaTheme="majorEastAsia" w:cstheme="majorBidi"/>
      </w:rPr>
      <w:t>A</w:t>
    </w:r>
    <w:r w:rsidR="00D959F9" w:rsidRPr="002F1D4E">
      <w:rPr>
        <w:rFonts w:eastAsiaTheme="majorEastAsia" w:cstheme="majorBidi"/>
      </w:rPr>
      <w:t xml:space="preserve"> </w:t>
    </w:r>
    <w:r w:rsidR="00D959F9">
      <w:rPr>
        <w:rFonts w:eastAsiaTheme="majorEastAsia" w:cstheme="majorBidi"/>
      </w:rPr>
      <w:t>–</w:t>
    </w:r>
    <w:r w:rsidR="00D959F9" w:rsidRPr="002F1D4E">
      <w:rPr>
        <w:rFonts w:eastAsiaTheme="majorEastAsia" w:cstheme="majorBidi"/>
      </w:rPr>
      <w:t xml:space="preserve"> </w:t>
    </w:r>
    <w:r w:rsidR="00D959F9">
      <w:rPr>
        <w:rFonts w:eastAsiaTheme="majorEastAsia" w:cstheme="majorBidi"/>
      </w:rPr>
      <w:t>Informasjon om tilbyder</w:t>
    </w:r>
    <w:r w:rsidR="00D959F9">
      <w:rPr>
        <w:rFonts w:eastAsiaTheme="majorEastAsia" w:cstheme="majorBidi"/>
      </w:rPr>
      <w:tab/>
    </w:r>
    <w:r w:rsidR="00D959F9">
      <w:rPr>
        <w:rFonts w:eastAsiaTheme="majorEastAsia" w:cstheme="majorBidi"/>
      </w:rPr>
      <w:tab/>
    </w:r>
    <w:r w:rsidR="00D959F9">
      <w:rPr>
        <w:rFonts w:eastAsiaTheme="majorEastAsia" w:cstheme="majorBidi"/>
      </w:rPr>
      <w:tab/>
    </w:r>
    <w:r w:rsidR="00D959F9" w:rsidRPr="003735BE">
      <w:rPr>
        <w:sz w:val="20"/>
      </w:rPr>
      <w:t xml:space="preserve">Side </w:t>
    </w:r>
    <w:r w:rsidR="00D959F9" w:rsidRPr="003735BE">
      <w:rPr>
        <w:sz w:val="20"/>
      </w:rPr>
      <w:fldChar w:fldCharType="begin"/>
    </w:r>
    <w:r w:rsidR="00D959F9" w:rsidRPr="003735BE">
      <w:rPr>
        <w:sz w:val="20"/>
      </w:rPr>
      <w:instrText xml:space="preserve"> PAGE </w:instrText>
    </w:r>
    <w:r w:rsidR="00D959F9" w:rsidRPr="003735BE">
      <w:rPr>
        <w:sz w:val="20"/>
      </w:rPr>
      <w:fldChar w:fldCharType="separate"/>
    </w:r>
    <w:r w:rsidR="00BC0A9A">
      <w:rPr>
        <w:noProof/>
        <w:sz w:val="20"/>
      </w:rPr>
      <w:t>1</w:t>
    </w:r>
    <w:r w:rsidR="00D959F9" w:rsidRPr="003735BE">
      <w:rPr>
        <w:sz w:val="20"/>
      </w:rPr>
      <w:fldChar w:fldCharType="end"/>
    </w:r>
    <w:r w:rsidR="00D959F9" w:rsidRPr="003735BE">
      <w:rPr>
        <w:sz w:val="20"/>
      </w:rPr>
      <w:t xml:space="preserve"> av </w:t>
    </w:r>
    <w:r w:rsidR="00D959F9" w:rsidRPr="003735BE">
      <w:rPr>
        <w:sz w:val="20"/>
      </w:rPr>
      <w:fldChar w:fldCharType="begin"/>
    </w:r>
    <w:r w:rsidR="00D959F9" w:rsidRPr="003735BE">
      <w:rPr>
        <w:sz w:val="20"/>
      </w:rPr>
      <w:instrText xml:space="preserve"> NUMPAGES </w:instrText>
    </w:r>
    <w:r w:rsidR="00D959F9" w:rsidRPr="003735BE">
      <w:rPr>
        <w:sz w:val="20"/>
      </w:rPr>
      <w:fldChar w:fldCharType="separate"/>
    </w:r>
    <w:r w:rsidR="00BC0A9A">
      <w:rPr>
        <w:noProof/>
        <w:sz w:val="20"/>
      </w:rPr>
      <w:t>1</w:t>
    </w:r>
    <w:r w:rsidR="00D959F9" w:rsidRPr="003735BE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DB9356" w14:textId="77777777" w:rsidR="00967CDD" w:rsidRDefault="00967CDD" w:rsidP="00000BA5">
      <w:r>
        <w:separator/>
      </w:r>
    </w:p>
  </w:footnote>
  <w:footnote w:type="continuationSeparator" w:id="0">
    <w:p w14:paraId="538C9B86" w14:textId="77777777" w:rsidR="00967CDD" w:rsidRDefault="00967CDD" w:rsidP="00000B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C24BD4" w14:textId="77777777" w:rsidR="0071135D" w:rsidRDefault="0071135D" w:rsidP="00000BA5">
    <w:r>
      <w:fldChar w:fldCharType="begin"/>
    </w:r>
    <w:r>
      <w:instrText xml:space="preserve">PAGE  </w:instrText>
    </w:r>
    <w:r>
      <w:fldChar w:fldCharType="end"/>
    </w:r>
  </w:p>
  <w:p w14:paraId="0DE3FBC1" w14:textId="77777777" w:rsidR="0071135D" w:rsidRDefault="0071135D" w:rsidP="00000BA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AC7733" w14:textId="77777777" w:rsidR="0071135D" w:rsidRDefault="0071135D" w:rsidP="00000BA5">
    <w:r>
      <w:tab/>
    </w:r>
    <w:r w:rsidR="00435A60">
      <w:rPr>
        <w:noProof/>
      </w:rPr>
      <w:drawing>
        <wp:inline distT="0" distB="0" distL="0" distR="0" wp14:anchorId="6E67DD70" wp14:editId="21A7087D">
          <wp:extent cx="904875" cy="247650"/>
          <wp:effectExtent l="0" t="0" r="9525" b="0"/>
          <wp:docPr id="2" name="Bilde 2" descr="Helse_V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else_V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FE41D" w14:textId="31CBF729" w:rsidR="0071135D" w:rsidRDefault="000453ED" w:rsidP="00997B8F">
    <w:pPr>
      <w:pBdr>
        <w:bottom w:val="single" w:sz="4" w:space="1" w:color="auto"/>
      </w:pBdr>
      <w:tabs>
        <w:tab w:val="clear" w:pos="9540"/>
        <w:tab w:val="right" w:pos="9356"/>
      </w:tabs>
    </w:pPr>
    <w:r>
      <w:rPr>
        <w:noProof/>
        <w:sz w:val="16"/>
      </w:rPr>
      <w:drawing>
        <wp:inline distT="0" distB="0" distL="0" distR="0" wp14:anchorId="78D59BAF" wp14:editId="77C5F02C">
          <wp:extent cx="1339200" cy="237600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ykehusinnkjo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9200" cy="237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1135D" w:rsidRPr="00A1493F">
      <w:rPr>
        <w:sz w:val="16"/>
      </w:rPr>
      <w:tab/>
    </w:r>
    <w:r w:rsidR="0071135D" w:rsidRPr="00A1493F">
      <w:rPr>
        <w:sz w:val="16"/>
      </w:rPr>
      <w:tab/>
    </w:r>
    <w:r w:rsidR="00B32D60">
      <w:rPr>
        <w:sz w:val="20"/>
        <w:szCs w:val="20"/>
      </w:rPr>
      <w:t xml:space="preserve"> Versjon: 0</w:t>
    </w:r>
    <w:r w:rsidR="00B97D9F">
      <w:rPr>
        <w:sz w:val="20"/>
        <w:szCs w:val="20"/>
      </w:rPr>
      <w:t>1</w:t>
    </w:r>
    <w:r w:rsidR="009D43B8" w:rsidRPr="009D43B8">
      <w:rPr>
        <w:sz w:val="20"/>
        <w:szCs w:val="20"/>
      </w:rPr>
      <w:t>.</w:t>
    </w:r>
    <w:r w:rsidR="00B97D9F">
      <w:rPr>
        <w:sz w:val="20"/>
        <w:szCs w:val="20"/>
      </w:rPr>
      <w:t>09</w:t>
    </w:r>
    <w:r w:rsidR="009D43B8" w:rsidRPr="009D43B8">
      <w:rPr>
        <w:sz w:val="20"/>
        <w:szCs w:val="20"/>
      </w:rPr>
      <w:t>.1</w:t>
    </w:r>
    <w:r w:rsidR="00B97D9F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F7A68"/>
    <w:multiLevelType w:val="hybridMultilevel"/>
    <w:tmpl w:val="28BC0E34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791E17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075B57"/>
    <w:multiLevelType w:val="hybridMultilevel"/>
    <w:tmpl w:val="E1286D32"/>
    <w:lvl w:ilvl="0" w:tplc="BB2E68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F1606A"/>
    <w:multiLevelType w:val="hybridMultilevel"/>
    <w:tmpl w:val="3E0A65D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9B5B77"/>
    <w:multiLevelType w:val="multilevel"/>
    <w:tmpl w:val="2A02D1F8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4A0B4CFF"/>
    <w:multiLevelType w:val="hybridMultilevel"/>
    <w:tmpl w:val="21E6CC3A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2B58BA"/>
    <w:multiLevelType w:val="hybridMultilevel"/>
    <w:tmpl w:val="D910D83C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F910686"/>
    <w:multiLevelType w:val="hybridMultilevel"/>
    <w:tmpl w:val="E66A160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ED5517"/>
    <w:multiLevelType w:val="multilevel"/>
    <w:tmpl w:val="161A2F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75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5DE3AC6"/>
    <w:multiLevelType w:val="multilevel"/>
    <w:tmpl w:val="041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BAE124A"/>
    <w:multiLevelType w:val="hybridMultilevel"/>
    <w:tmpl w:val="4818288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4169A4"/>
    <w:multiLevelType w:val="hybridMultilevel"/>
    <w:tmpl w:val="23AE382C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0"/>
  </w:num>
  <w:num w:numId="5">
    <w:abstractNumId w:val="4"/>
  </w:num>
  <w:num w:numId="6">
    <w:abstractNumId w:val="5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F07"/>
    <w:rsid w:val="00000BA5"/>
    <w:rsid w:val="000416A7"/>
    <w:rsid w:val="000453ED"/>
    <w:rsid w:val="00054FCA"/>
    <w:rsid w:val="000971C0"/>
    <w:rsid w:val="000B2EF1"/>
    <w:rsid w:val="000D5E30"/>
    <w:rsid w:val="00133E64"/>
    <w:rsid w:val="001619A2"/>
    <w:rsid w:val="00193C9C"/>
    <w:rsid w:val="001A0C0F"/>
    <w:rsid w:val="001A7B64"/>
    <w:rsid w:val="001B3A0D"/>
    <w:rsid w:val="001B66E1"/>
    <w:rsid w:val="00200584"/>
    <w:rsid w:val="002028FE"/>
    <w:rsid w:val="0021790B"/>
    <w:rsid w:val="002262E8"/>
    <w:rsid w:val="00246019"/>
    <w:rsid w:val="0025045B"/>
    <w:rsid w:val="002F6BE9"/>
    <w:rsid w:val="00314A69"/>
    <w:rsid w:val="0033000C"/>
    <w:rsid w:val="00334C3A"/>
    <w:rsid w:val="003A1436"/>
    <w:rsid w:val="003C00A4"/>
    <w:rsid w:val="003C1F34"/>
    <w:rsid w:val="003E70DB"/>
    <w:rsid w:val="003F288A"/>
    <w:rsid w:val="00415F07"/>
    <w:rsid w:val="00424E66"/>
    <w:rsid w:val="00427793"/>
    <w:rsid w:val="00435A60"/>
    <w:rsid w:val="004437BC"/>
    <w:rsid w:val="004574E0"/>
    <w:rsid w:val="004742EB"/>
    <w:rsid w:val="004C5743"/>
    <w:rsid w:val="00516F75"/>
    <w:rsid w:val="00520C7F"/>
    <w:rsid w:val="00525314"/>
    <w:rsid w:val="00533764"/>
    <w:rsid w:val="0055129B"/>
    <w:rsid w:val="005526EA"/>
    <w:rsid w:val="005B17D6"/>
    <w:rsid w:val="005C3684"/>
    <w:rsid w:val="005E483E"/>
    <w:rsid w:val="00635E64"/>
    <w:rsid w:val="00660AB0"/>
    <w:rsid w:val="006643AF"/>
    <w:rsid w:val="006947A5"/>
    <w:rsid w:val="006B2E0E"/>
    <w:rsid w:val="006C6829"/>
    <w:rsid w:val="00705EFF"/>
    <w:rsid w:val="0071135D"/>
    <w:rsid w:val="007E5146"/>
    <w:rsid w:val="00807C01"/>
    <w:rsid w:val="00837DCF"/>
    <w:rsid w:val="00840007"/>
    <w:rsid w:val="00842B44"/>
    <w:rsid w:val="00844873"/>
    <w:rsid w:val="008801C6"/>
    <w:rsid w:val="0089715B"/>
    <w:rsid w:val="008A573F"/>
    <w:rsid w:val="008B4BEE"/>
    <w:rsid w:val="008E57D9"/>
    <w:rsid w:val="00906548"/>
    <w:rsid w:val="009257A3"/>
    <w:rsid w:val="009535EB"/>
    <w:rsid w:val="00967CDD"/>
    <w:rsid w:val="00997B8F"/>
    <w:rsid w:val="009D43B8"/>
    <w:rsid w:val="009F4953"/>
    <w:rsid w:val="00A1493F"/>
    <w:rsid w:val="00A50F3A"/>
    <w:rsid w:val="00B32D60"/>
    <w:rsid w:val="00B8186D"/>
    <w:rsid w:val="00B97D9F"/>
    <w:rsid w:val="00BC0A9A"/>
    <w:rsid w:val="00BD2766"/>
    <w:rsid w:val="00BE6A9E"/>
    <w:rsid w:val="00BF165B"/>
    <w:rsid w:val="00BF1BC6"/>
    <w:rsid w:val="00BF6ECD"/>
    <w:rsid w:val="00C17D9C"/>
    <w:rsid w:val="00C3197F"/>
    <w:rsid w:val="00C7423F"/>
    <w:rsid w:val="00C771ED"/>
    <w:rsid w:val="00C80E09"/>
    <w:rsid w:val="00CB33F8"/>
    <w:rsid w:val="00CB5FB2"/>
    <w:rsid w:val="00CE0C3A"/>
    <w:rsid w:val="00CE161E"/>
    <w:rsid w:val="00CF1F1D"/>
    <w:rsid w:val="00D024B4"/>
    <w:rsid w:val="00D03255"/>
    <w:rsid w:val="00D5595B"/>
    <w:rsid w:val="00D61DCF"/>
    <w:rsid w:val="00D86A9B"/>
    <w:rsid w:val="00D959F9"/>
    <w:rsid w:val="00DA7A3C"/>
    <w:rsid w:val="00DB4B61"/>
    <w:rsid w:val="00DC4E68"/>
    <w:rsid w:val="00DE3658"/>
    <w:rsid w:val="00E04086"/>
    <w:rsid w:val="00E05835"/>
    <w:rsid w:val="00E17393"/>
    <w:rsid w:val="00EF43B6"/>
    <w:rsid w:val="00EF46DB"/>
    <w:rsid w:val="00F60243"/>
    <w:rsid w:val="00FA61B8"/>
    <w:rsid w:val="00FB3064"/>
    <w:rsid w:val="00FF2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623939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BA5"/>
    <w:pPr>
      <w:tabs>
        <w:tab w:val="center" w:pos="4860"/>
        <w:tab w:val="right" w:pos="9540"/>
      </w:tabs>
      <w:spacing w:line="300" w:lineRule="atLeast"/>
      <w:ind w:right="24"/>
    </w:pPr>
    <w:rPr>
      <w:rFonts w:asciiTheme="minorHAnsi" w:hAnsiTheme="minorHAnsi"/>
      <w:sz w:val="22"/>
      <w:szCs w:val="16"/>
    </w:rPr>
  </w:style>
  <w:style w:type="paragraph" w:styleId="Overskrift1">
    <w:name w:val="heading 1"/>
    <w:basedOn w:val="Normal"/>
    <w:next w:val="Normal"/>
    <w:qFormat/>
    <w:rsid w:val="006643AF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6643A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DC4E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DC4E68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DC4E6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link w:val="Overskrift2"/>
    <w:rsid w:val="006643AF"/>
    <w:rPr>
      <w:rFonts w:ascii="Arial" w:hAnsi="Arial" w:cs="Arial"/>
      <w:b/>
      <w:bCs/>
      <w:iCs/>
      <w:sz w:val="28"/>
      <w:szCs w:val="28"/>
      <w:lang w:val="nb-NO" w:eastAsia="nb-NO" w:bidi="ar-SA"/>
    </w:rPr>
  </w:style>
  <w:style w:type="paragraph" w:customStyle="1" w:styleId="StilOverskrift20pt">
    <w:name w:val="Stil Overskrift + 20 pt"/>
    <w:basedOn w:val="Overskrift"/>
    <w:rsid w:val="0071135D"/>
    <w:rPr>
      <w:sz w:val="40"/>
    </w:rPr>
  </w:style>
  <w:style w:type="paragraph" w:styleId="Bobletekst">
    <w:name w:val="Balloon Text"/>
    <w:basedOn w:val="Normal"/>
    <w:semiHidden/>
    <w:rsid w:val="00BF6ECD"/>
    <w:rPr>
      <w:rFonts w:cs="Tahoma"/>
      <w:sz w:val="16"/>
    </w:rPr>
  </w:style>
  <w:style w:type="paragraph" w:customStyle="1" w:styleId="StilFr3ptEtter3ptLinjeavstandEnkel">
    <w:name w:val="Stil Før:  3 pt Etter:  3 pt Linjeavstand:  Enkel"/>
    <w:basedOn w:val="Normal"/>
    <w:rsid w:val="00CB33F8"/>
    <w:pPr>
      <w:spacing w:before="60" w:after="60" w:line="240" w:lineRule="auto"/>
    </w:pPr>
  </w:style>
  <w:style w:type="paragraph" w:styleId="Bunntekst">
    <w:name w:val="footer"/>
    <w:basedOn w:val="Normal"/>
    <w:link w:val="BunntekstTegn"/>
    <w:uiPriority w:val="99"/>
    <w:rsid w:val="00FA61B8"/>
    <w:pPr>
      <w:pBdr>
        <w:top w:val="single" w:sz="4" w:space="1" w:color="auto"/>
      </w:pBdr>
      <w:tabs>
        <w:tab w:val="center" w:pos="4536"/>
        <w:tab w:val="right" w:pos="9072"/>
      </w:tabs>
    </w:pPr>
    <w:rPr>
      <w:sz w:val="18"/>
    </w:rPr>
  </w:style>
  <w:style w:type="paragraph" w:styleId="INNH1">
    <w:name w:val="toc 1"/>
    <w:basedOn w:val="Normal"/>
    <w:next w:val="Normal"/>
    <w:autoRedefine/>
    <w:semiHidden/>
    <w:rsid w:val="006643AF"/>
  </w:style>
  <w:style w:type="paragraph" w:styleId="INNH2">
    <w:name w:val="toc 2"/>
    <w:basedOn w:val="Normal"/>
    <w:next w:val="Normal"/>
    <w:autoRedefine/>
    <w:semiHidden/>
    <w:rsid w:val="00415F07"/>
    <w:pPr>
      <w:ind w:left="190"/>
    </w:pPr>
  </w:style>
  <w:style w:type="paragraph" w:customStyle="1" w:styleId="Default">
    <w:name w:val="Default"/>
    <w:rsid w:val="00415F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Overskrift">
    <w:name w:val="Overskrift"/>
    <w:basedOn w:val="Normal"/>
    <w:rsid w:val="00EF46DB"/>
    <w:pPr>
      <w:jc w:val="center"/>
    </w:pPr>
    <w:rPr>
      <w:sz w:val="48"/>
      <w:szCs w:val="20"/>
    </w:rPr>
  </w:style>
  <w:style w:type="paragraph" w:customStyle="1" w:styleId="StilFr3ptEtter3ptLinjeavstandEnkel1">
    <w:name w:val="Stil Før:  3 pt Etter:  3 pt Linjeavstand:  Enkel1"/>
    <w:basedOn w:val="Normal"/>
    <w:rsid w:val="00CB33F8"/>
    <w:pPr>
      <w:spacing w:before="60" w:after="60" w:line="240" w:lineRule="auto"/>
    </w:pPr>
  </w:style>
  <w:style w:type="paragraph" w:styleId="Tittel">
    <w:name w:val="Title"/>
    <w:basedOn w:val="Normal"/>
    <w:next w:val="Normal"/>
    <w:link w:val="TittelTegn"/>
    <w:qFormat/>
    <w:rsid w:val="00000BA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rsid w:val="00000BA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Uthevet">
    <w:name w:val="Uthevet"/>
    <w:basedOn w:val="Normal"/>
    <w:link w:val="UthevetTegn"/>
    <w:qFormat/>
    <w:rsid w:val="00000BA5"/>
    <w:rPr>
      <w:b/>
      <w:sz w:val="24"/>
    </w:rPr>
  </w:style>
  <w:style w:type="character" w:customStyle="1" w:styleId="UthevetTegn">
    <w:name w:val="Uthevet Tegn"/>
    <w:basedOn w:val="Standardskriftforavsnitt"/>
    <w:link w:val="Uthevet"/>
    <w:rsid w:val="00000BA5"/>
    <w:rPr>
      <w:rFonts w:asciiTheme="minorHAnsi" w:hAnsiTheme="minorHAnsi"/>
      <w:b/>
      <w:sz w:val="24"/>
      <w:szCs w:val="16"/>
    </w:rPr>
  </w:style>
  <w:style w:type="character" w:styleId="Merknadsreferanse">
    <w:name w:val="annotation reference"/>
    <w:basedOn w:val="Standardskriftforavsnitt"/>
    <w:rsid w:val="009D43B8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9D43B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9D43B8"/>
    <w:rPr>
      <w:rFonts w:asciiTheme="minorHAnsi" w:hAnsiTheme="minorHAnsi"/>
    </w:rPr>
  </w:style>
  <w:style w:type="paragraph" w:styleId="Kommentaremne">
    <w:name w:val="annotation subject"/>
    <w:basedOn w:val="Merknadstekst"/>
    <w:next w:val="Merknadstekst"/>
    <w:link w:val="KommentaremneTegn"/>
    <w:rsid w:val="009D43B8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9D43B8"/>
    <w:rPr>
      <w:rFonts w:asciiTheme="minorHAnsi" w:hAnsiTheme="minorHAnsi"/>
      <w:b/>
      <w:bCs/>
    </w:rPr>
  </w:style>
  <w:style w:type="character" w:customStyle="1" w:styleId="BunntekstTegn">
    <w:name w:val="Bunntekst Tegn"/>
    <w:basedOn w:val="Standardskriftforavsnitt"/>
    <w:link w:val="Bunntekst"/>
    <w:uiPriority w:val="99"/>
    <w:rsid w:val="00D959F9"/>
    <w:rPr>
      <w:rFonts w:asciiTheme="minorHAnsi" w:hAnsiTheme="minorHAnsi"/>
      <w:sz w:val="18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BA5"/>
    <w:pPr>
      <w:tabs>
        <w:tab w:val="center" w:pos="4860"/>
        <w:tab w:val="right" w:pos="9540"/>
      </w:tabs>
      <w:spacing w:line="300" w:lineRule="atLeast"/>
      <w:ind w:right="24"/>
    </w:pPr>
    <w:rPr>
      <w:rFonts w:asciiTheme="minorHAnsi" w:hAnsiTheme="minorHAnsi"/>
      <w:sz w:val="22"/>
      <w:szCs w:val="16"/>
    </w:rPr>
  </w:style>
  <w:style w:type="paragraph" w:styleId="Overskrift1">
    <w:name w:val="heading 1"/>
    <w:basedOn w:val="Normal"/>
    <w:next w:val="Normal"/>
    <w:qFormat/>
    <w:rsid w:val="006643AF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6643A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DC4E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DC4E68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DC4E6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link w:val="Overskrift2"/>
    <w:rsid w:val="006643AF"/>
    <w:rPr>
      <w:rFonts w:ascii="Arial" w:hAnsi="Arial" w:cs="Arial"/>
      <w:b/>
      <w:bCs/>
      <w:iCs/>
      <w:sz w:val="28"/>
      <w:szCs w:val="28"/>
      <w:lang w:val="nb-NO" w:eastAsia="nb-NO" w:bidi="ar-SA"/>
    </w:rPr>
  </w:style>
  <w:style w:type="paragraph" w:customStyle="1" w:styleId="StilOverskrift20pt">
    <w:name w:val="Stil Overskrift + 20 pt"/>
    <w:basedOn w:val="Overskrift"/>
    <w:rsid w:val="0071135D"/>
    <w:rPr>
      <w:sz w:val="40"/>
    </w:rPr>
  </w:style>
  <w:style w:type="paragraph" w:styleId="Bobletekst">
    <w:name w:val="Balloon Text"/>
    <w:basedOn w:val="Normal"/>
    <w:semiHidden/>
    <w:rsid w:val="00BF6ECD"/>
    <w:rPr>
      <w:rFonts w:cs="Tahoma"/>
      <w:sz w:val="16"/>
    </w:rPr>
  </w:style>
  <w:style w:type="paragraph" w:customStyle="1" w:styleId="StilFr3ptEtter3ptLinjeavstandEnkel">
    <w:name w:val="Stil Før:  3 pt Etter:  3 pt Linjeavstand:  Enkel"/>
    <w:basedOn w:val="Normal"/>
    <w:rsid w:val="00CB33F8"/>
    <w:pPr>
      <w:spacing w:before="60" w:after="60" w:line="240" w:lineRule="auto"/>
    </w:pPr>
  </w:style>
  <w:style w:type="paragraph" w:styleId="Bunntekst">
    <w:name w:val="footer"/>
    <w:basedOn w:val="Normal"/>
    <w:link w:val="BunntekstTegn"/>
    <w:uiPriority w:val="99"/>
    <w:rsid w:val="00FA61B8"/>
    <w:pPr>
      <w:pBdr>
        <w:top w:val="single" w:sz="4" w:space="1" w:color="auto"/>
      </w:pBdr>
      <w:tabs>
        <w:tab w:val="center" w:pos="4536"/>
        <w:tab w:val="right" w:pos="9072"/>
      </w:tabs>
    </w:pPr>
    <w:rPr>
      <w:sz w:val="18"/>
    </w:rPr>
  </w:style>
  <w:style w:type="paragraph" w:styleId="INNH1">
    <w:name w:val="toc 1"/>
    <w:basedOn w:val="Normal"/>
    <w:next w:val="Normal"/>
    <w:autoRedefine/>
    <w:semiHidden/>
    <w:rsid w:val="006643AF"/>
  </w:style>
  <w:style w:type="paragraph" w:styleId="INNH2">
    <w:name w:val="toc 2"/>
    <w:basedOn w:val="Normal"/>
    <w:next w:val="Normal"/>
    <w:autoRedefine/>
    <w:semiHidden/>
    <w:rsid w:val="00415F07"/>
    <w:pPr>
      <w:ind w:left="190"/>
    </w:pPr>
  </w:style>
  <w:style w:type="paragraph" w:customStyle="1" w:styleId="Default">
    <w:name w:val="Default"/>
    <w:rsid w:val="00415F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Overskrift">
    <w:name w:val="Overskrift"/>
    <w:basedOn w:val="Normal"/>
    <w:rsid w:val="00EF46DB"/>
    <w:pPr>
      <w:jc w:val="center"/>
    </w:pPr>
    <w:rPr>
      <w:sz w:val="48"/>
      <w:szCs w:val="20"/>
    </w:rPr>
  </w:style>
  <w:style w:type="paragraph" w:customStyle="1" w:styleId="StilFr3ptEtter3ptLinjeavstandEnkel1">
    <w:name w:val="Stil Før:  3 pt Etter:  3 pt Linjeavstand:  Enkel1"/>
    <w:basedOn w:val="Normal"/>
    <w:rsid w:val="00CB33F8"/>
    <w:pPr>
      <w:spacing w:before="60" w:after="60" w:line="240" w:lineRule="auto"/>
    </w:pPr>
  </w:style>
  <w:style w:type="paragraph" w:styleId="Tittel">
    <w:name w:val="Title"/>
    <w:basedOn w:val="Normal"/>
    <w:next w:val="Normal"/>
    <w:link w:val="TittelTegn"/>
    <w:qFormat/>
    <w:rsid w:val="00000BA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rsid w:val="00000BA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Uthevet">
    <w:name w:val="Uthevet"/>
    <w:basedOn w:val="Normal"/>
    <w:link w:val="UthevetTegn"/>
    <w:qFormat/>
    <w:rsid w:val="00000BA5"/>
    <w:rPr>
      <w:b/>
      <w:sz w:val="24"/>
    </w:rPr>
  </w:style>
  <w:style w:type="character" w:customStyle="1" w:styleId="UthevetTegn">
    <w:name w:val="Uthevet Tegn"/>
    <w:basedOn w:val="Standardskriftforavsnitt"/>
    <w:link w:val="Uthevet"/>
    <w:rsid w:val="00000BA5"/>
    <w:rPr>
      <w:rFonts w:asciiTheme="minorHAnsi" w:hAnsiTheme="minorHAnsi"/>
      <w:b/>
      <w:sz w:val="24"/>
      <w:szCs w:val="16"/>
    </w:rPr>
  </w:style>
  <w:style w:type="character" w:styleId="Merknadsreferanse">
    <w:name w:val="annotation reference"/>
    <w:basedOn w:val="Standardskriftforavsnitt"/>
    <w:rsid w:val="009D43B8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9D43B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9D43B8"/>
    <w:rPr>
      <w:rFonts w:asciiTheme="minorHAnsi" w:hAnsiTheme="minorHAnsi"/>
    </w:rPr>
  </w:style>
  <w:style w:type="paragraph" w:styleId="Kommentaremne">
    <w:name w:val="annotation subject"/>
    <w:basedOn w:val="Merknadstekst"/>
    <w:next w:val="Merknadstekst"/>
    <w:link w:val="KommentaremneTegn"/>
    <w:rsid w:val="009D43B8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9D43B8"/>
    <w:rPr>
      <w:rFonts w:asciiTheme="minorHAnsi" w:hAnsiTheme="minorHAnsi"/>
      <w:b/>
      <w:bCs/>
    </w:rPr>
  </w:style>
  <w:style w:type="character" w:customStyle="1" w:styleId="BunntekstTegn">
    <w:name w:val="Bunntekst Tegn"/>
    <w:basedOn w:val="Standardskriftforavsnitt"/>
    <w:link w:val="Bunntekst"/>
    <w:uiPriority w:val="99"/>
    <w:rsid w:val="00D959F9"/>
    <w:rPr>
      <w:rFonts w:asciiTheme="minorHAnsi" w:hAnsiTheme="minorHAns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52069b-1276-4023-bab6-25fc2f55ceab"/>
    <Dokumentforvalter xmlns="56426c11-350e-4d1d-86da-4e49a3175afa">
      <UserInfo>
        <DisplayName/>
        <AccountId xsi:nil="true"/>
        <AccountType/>
      </UserInfo>
    </Dokumentforvalter>
    <Merket_x0020_med xmlns="56426c11-350e-4d1d-86da-4e49a3175afa">Utarbeid konkurransegrunnlag uten prekvalifisering og innhent tilbud</Merket_x0020_me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012EDB4F01635438B855A4D81C90B84" ma:contentTypeVersion="5" ma:contentTypeDescription="Opprett et nytt dokument." ma:contentTypeScope="" ma:versionID="4fdb67af2fc0a904e5045c70125c25b8">
  <xsd:schema xmlns:xsd="http://www.w3.org/2001/XMLSchema" xmlns:xs="http://www.w3.org/2001/XMLSchema" xmlns:p="http://schemas.microsoft.com/office/2006/metadata/properties" xmlns:ns2="3a52069b-1276-4023-bab6-25fc2f55ceab" xmlns:ns3="56426c11-350e-4d1d-86da-4e49a3175afa" targetNamespace="http://schemas.microsoft.com/office/2006/metadata/properties" ma:root="true" ma:fieldsID="ef0e44dd7ebf3301006091590e0fee1f" ns2:_="" ns3:_="">
    <xsd:import namespace="3a52069b-1276-4023-bab6-25fc2f55ceab"/>
    <xsd:import namespace="56426c11-350e-4d1d-86da-4e49a3175afa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Merket_x0020_med" minOccurs="0"/>
                <xsd:element ref="ns3:Dokumentforvalt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52069b-1276-4023-bab6-25fc2f55cea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3e8356d-7128-4107-8cea-c93c1bd3e81a}" ma:internalName="TaxCatchAll" ma:showField="CatchAllData" ma:web="3a52069b-1276-4023-bab6-25fc2f55ce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26c11-350e-4d1d-86da-4e49a3175afa" elementFormDefault="qualified">
    <xsd:import namespace="http://schemas.microsoft.com/office/2006/documentManagement/types"/>
    <xsd:import namespace="http://schemas.microsoft.com/office/infopath/2007/PartnerControls"/>
    <xsd:element name="Merket_x0020_med" ma:index="9" nillable="true" ma:displayName="Merket med" ma:internalName="Merket_x0020_med">
      <xsd:simpleType>
        <xsd:restriction base="dms:Text">
          <xsd:maxLength value="255"/>
        </xsd:restriction>
      </xsd:simpleType>
    </xsd:element>
    <xsd:element name="Dokumentforvalter" ma:index="10" nillable="true" ma:displayName="Dokumentforvalter" ma:list="UserInfo" ma:SharePointGroup="0" ma:internalName="Dokumentforvalt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FA9F0F-7CBC-4D5D-985B-4C985BB6AA25}">
  <ds:schemaRefs>
    <ds:schemaRef ds:uri="http://schemas.openxmlformats.org/package/2006/metadata/core-properties"/>
    <ds:schemaRef ds:uri="56426c11-350e-4d1d-86da-4e49a3175afa"/>
    <ds:schemaRef ds:uri="http://purl.org/dc/terms/"/>
    <ds:schemaRef ds:uri="3a52069b-1276-4023-bab6-25fc2f55ceab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7819DE-7C4E-424F-B51E-26565526D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32B856-632F-4A96-8161-CDAB4771A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52069b-1276-4023-bab6-25fc2f55ceab"/>
    <ds:schemaRef ds:uri="56426c11-350e-4d1d-86da-4e49a3175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84C13A54</Template>
  <TotalTime>0</TotalTime>
  <Pages>1</Pages>
  <Words>116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Informasjon om tilbyder</vt:lpstr>
    </vt:vector>
  </TitlesOfParts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Informasjon om tilbyder</dc:title>
  <dc:creator/>
  <cp:lastModifiedBy/>
  <cp:revision>1</cp:revision>
  <dcterms:created xsi:type="dcterms:W3CDTF">2015-01-19T12:56:00Z</dcterms:created>
  <dcterms:modified xsi:type="dcterms:W3CDTF">2017-01-10T09:56:00Z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0x010100B012EDB4F01635438B855A4D81C90B84</vt:lpwstr>
  </property>
</Properties>
</file>